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69F82FEE" w:rsidR="00B9277C" w:rsidRPr="002B6C73" w:rsidRDefault="002B6C73" w:rsidP="00D444FE">
    <w:pPr>
      <w:pBdr>
        <w:bottom w:val="single" w:sz="8" w:space="5" w:color="004994"/>
      </w:pBdr>
      <w:spacing w:after="300"/>
      <w:contextualSpacing/>
      <w:rPr>
        <w:color w:val="004994" w:themeColor="accent1"/>
      </w:rPr>
    </w:pPr>
    <w:r w:rsidRPr="002B6C73">
      <w:rPr>
        <w:color w:val="004994" w:themeColor="accent1"/>
      </w:rPr>
      <w:t xml:space="preserve">Vorhaben: Support </w:t>
    </w:r>
    <w:proofErr w:type="spellStart"/>
    <w:r w:rsidRPr="002B6C73">
      <w:rPr>
        <w:color w:val="004994" w:themeColor="accent1"/>
      </w:rPr>
      <w:t>Forcepoint</w:t>
    </w:r>
    <w:proofErr w:type="spellEnd"/>
    <w:r w:rsidRPr="002B6C73">
      <w:rPr>
        <w:color w:val="004994" w:themeColor="accent1"/>
      </w:rPr>
      <w:t xml:space="preserve"> (26_ITD_008), Version 1</w:t>
    </w:r>
    <w:r w:rsidR="00B9277C" w:rsidRPr="002B6C73">
      <w:rPr>
        <w:noProof/>
        <w:color w:val="004994" w:themeColor="accent1"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CD5B7A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e+cEY8B8Da2oFaxoOYNNMM7EstuFXY8dHLv7CIvqYN6jdtiJG0qnekbJ/XOctzPT45rVuJJ5PlouK7I1L8LJQ==" w:salt="qjWqfdaoSBbAe0S63a8mJQ=="/>
  <w:defaultTabStop w:val="709"/>
  <w:autoHyphenation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A45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05B16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6C73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B6384"/>
    <w:rsid w:val="009C28E1"/>
    <w:rsid w:val="009C4F5A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9617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D4256990F564C9383F2CCFB9C0291" ma:contentTypeVersion="3" ma:contentTypeDescription="Ein neues Dokument erstellen." ma:contentTypeScope="" ma:versionID="38a22e14addab8cc76a310682486bf72">
  <xsd:schema xmlns:xsd="http://www.w3.org/2001/XMLSchema" xmlns:xs="http://www.w3.org/2001/XMLSchema" xmlns:p="http://schemas.microsoft.com/office/2006/metadata/properties" xmlns:ns2="0f8046b7-3caf-4834-8817-2264a077b0f8" targetNamespace="http://schemas.microsoft.com/office/2006/metadata/properties" ma:root="true" ma:fieldsID="b9327481c636d7f63ef1515aaae07cef" ns2:_="">
    <xsd:import namespace="0f8046b7-3caf-4834-8817-2264a077b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046b7-3caf-4834-8817-2264a077b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D023A-097B-43EA-884C-B7C002F5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046b7-3caf-4834-8817-2264a077b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Mosebach, Katharina</cp:lastModifiedBy>
  <cp:revision>3</cp:revision>
  <cp:lastPrinted>2019-02-07T07:46:00Z</cp:lastPrinted>
  <dcterms:created xsi:type="dcterms:W3CDTF">2026-04-17T12:26:00Z</dcterms:created>
  <dcterms:modified xsi:type="dcterms:W3CDTF">2026-04-17T12:26:00Z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0x010100E69D4256990F564C9383F2CCFB9C0291</vt:lpwstr>
  </property>
  <property fmtid="{D5CDD505-2E9C-101B-9397-08002B2CF9AE}" pid="12" name="Order">
    <vt:r8>186800</vt:r8>
  </property>
</Properties>
</file>